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FFC" w:rsidRPr="0081221B" w:rsidRDefault="00327FFC" w:rsidP="006D6134">
      <w:pPr>
        <w:rPr>
          <w:lang w:val="uk-UA"/>
        </w:rPr>
      </w:pPr>
    </w:p>
    <w:p w:rsidR="00327FFC" w:rsidRDefault="00327FFC" w:rsidP="006D6134">
      <w:pPr>
        <w:framePr w:hSpace="141" w:wrap="around" w:vAnchor="text" w:hAnchor="page" w:x="5841" w:y="1"/>
        <w:rPr>
          <w:noProof/>
        </w:rPr>
      </w:pPr>
      <w:r w:rsidRPr="0009535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327FFC" w:rsidRDefault="00327FFC" w:rsidP="006D6134">
      <w:pPr>
        <w:pStyle w:val="Heading1"/>
        <w:rPr>
          <w:b/>
        </w:rPr>
      </w:pPr>
    </w:p>
    <w:p w:rsidR="00327FFC" w:rsidRDefault="00327FFC" w:rsidP="006D6134">
      <w:pPr>
        <w:pStyle w:val="Heading1"/>
        <w:jc w:val="left"/>
        <w:rPr>
          <w:b/>
          <w:lang w:val="ru-RU"/>
        </w:rPr>
      </w:pPr>
    </w:p>
    <w:p w:rsidR="00327FFC" w:rsidRDefault="00327FFC" w:rsidP="006D6134">
      <w:pPr>
        <w:pStyle w:val="Heading1"/>
        <w:jc w:val="left"/>
        <w:rPr>
          <w:b/>
          <w:lang w:val="ru-RU"/>
        </w:rPr>
      </w:pPr>
    </w:p>
    <w:p w:rsidR="00327FFC" w:rsidRDefault="00327FFC" w:rsidP="006D6134">
      <w:pPr>
        <w:pStyle w:val="Heading1"/>
        <w:jc w:val="left"/>
        <w:rPr>
          <w:b/>
          <w:lang w:val="ru-RU"/>
        </w:rPr>
      </w:pPr>
    </w:p>
    <w:p w:rsidR="00327FFC" w:rsidRDefault="00327FFC" w:rsidP="006D6134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327FFC" w:rsidRDefault="00327FFC" w:rsidP="006D6134"/>
    <w:p w:rsidR="00327FFC" w:rsidRDefault="00327FFC" w:rsidP="006D6134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327FFC" w:rsidRDefault="00327FFC" w:rsidP="006D6134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327FFC" w:rsidRPr="00541AF3" w:rsidRDefault="00327FFC" w:rsidP="006D6134">
      <w:pPr>
        <w:jc w:val="center"/>
        <w:rPr>
          <w:b/>
          <w:sz w:val="28"/>
        </w:rPr>
      </w:pPr>
    </w:p>
    <w:p w:rsidR="00327FFC" w:rsidRDefault="00327FFC" w:rsidP="006D6134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327FFC" w:rsidRDefault="00327FFC" w:rsidP="006D6134">
      <w:pPr>
        <w:jc w:val="center"/>
        <w:rPr>
          <w:sz w:val="24"/>
          <w:szCs w:val="24"/>
          <w:lang w:val="uk-UA"/>
        </w:rPr>
      </w:pPr>
    </w:p>
    <w:p w:rsidR="00327FFC" w:rsidRPr="001644A9" w:rsidRDefault="00327FFC" w:rsidP="006D6134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327FFC" w:rsidRDefault="00327FFC" w:rsidP="006D6134">
      <w:pPr>
        <w:jc w:val="center"/>
        <w:rPr>
          <w:b/>
          <w:sz w:val="28"/>
          <w:lang w:val="uk-UA"/>
        </w:rPr>
      </w:pPr>
    </w:p>
    <w:p w:rsidR="00327FFC" w:rsidRPr="00690794" w:rsidRDefault="00327FFC" w:rsidP="006D6134">
      <w:pPr>
        <w:jc w:val="both"/>
        <w:rPr>
          <w:sz w:val="28"/>
          <w:lang w:val="uk-UA"/>
        </w:rPr>
      </w:pPr>
      <w:r>
        <w:rPr>
          <w:sz w:val="28"/>
          <w:lang w:val="uk-UA"/>
        </w:rPr>
        <w:t>23 липня 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№ 197-к</w:t>
      </w:r>
    </w:p>
    <w:p w:rsidR="00327FFC" w:rsidRDefault="00327FFC" w:rsidP="006D6134">
      <w:pPr>
        <w:pStyle w:val="Title"/>
      </w:pPr>
    </w:p>
    <w:p w:rsidR="00327FFC" w:rsidRPr="005E2059" w:rsidRDefault="00327FFC" w:rsidP="006D6134">
      <w:pPr>
        <w:spacing w:line="480" w:lineRule="auto"/>
        <w:jc w:val="center"/>
        <w:rPr>
          <w:b/>
          <w:sz w:val="28"/>
          <w:lang w:val="uk-UA"/>
        </w:rPr>
      </w:pPr>
      <w:r>
        <w:rPr>
          <w:b/>
          <w:sz w:val="28"/>
        </w:rPr>
        <w:t>Про звільнення</w:t>
      </w:r>
      <w:r>
        <w:rPr>
          <w:b/>
          <w:sz w:val="28"/>
          <w:lang w:val="uk-UA"/>
        </w:rPr>
        <w:t xml:space="preserve"> Добринського В.М.</w:t>
      </w:r>
    </w:p>
    <w:p w:rsidR="00327FFC" w:rsidRPr="002E55B3" w:rsidRDefault="00327FFC" w:rsidP="006D6134">
      <w:pPr>
        <w:spacing w:line="360" w:lineRule="auto"/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пункту 20  частини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</w:t>
      </w:r>
      <w:r>
        <w:rPr>
          <w:sz w:val="28"/>
          <w:szCs w:val="28"/>
          <w:lang w:val="uk-UA"/>
        </w:rPr>
        <w:t>», пункту 2 статті 36</w:t>
      </w:r>
      <w:r w:rsidRPr="00F2616A">
        <w:rPr>
          <w:sz w:val="28"/>
          <w:szCs w:val="28"/>
          <w:lang w:val="uk-UA"/>
        </w:rPr>
        <w:t xml:space="preserve">Кодексу </w:t>
      </w:r>
      <w:r>
        <w:rPr>
          <w:sz w:val="28"/>
          <w:szCs w:val="28"/>
          <w:lang w:val="uk-UA"/>
        </w:rPr>
        <w:t>з</w:t>
      </w:r>
      <w:r w:rsidRPr="00F2616A">
        <w:rPr>
          <w:sz w:val="28"/>
          <w:szCs w:val="28"/>
          <w:lang w:val="uk-UA"/>
        </w:rPr>
        <w:t>аконів про працю</w:t>
      </w:r>
      <w:r>
        <w:rPr>
          <w:sz w:val="28"/>
          <w:szCs w:val="28"/>
          <w:lang w:val="uk-UA"/>
        </w:rPr>
        <w:t xml:space="preserve"> </w:t>
      </w:r>
      <w:r w:rsidRPr="00F2616A">
        <w:rPr>
          <w:sz w:val="28"/>
          <w:szCs w:val="28"/>
          <w:lang w:val="uk-UA"/>
        </w:rPr>
        <w:t>України</w:t>
      </w:r>
      <w:r>
        <w:rPr>
          <w:sz w:val="28"/>
          <w:szCs w:val="28"/>
          <w:lang w:val="uk-UA"/>
        </w:rPr>
        <w:t xml:space="preserve"> </w:t>
      </w:r>
      <w:r w:rsidRPr="00F2616A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 пункту 1 розділу  «Термін дії та інші умови контракту»  контрактуз працівником</w:t>
      </w:r>
      <w:bookmarkStart w:id="0" w:name="_GoBack"/>
      <w:bookmarkEnd w:id="0"/>
      <w:r>
        <w:rPr>
          <w:sz w:val="28"/>
          <w:szCs w:val="28"/>
          <w:lang w:val="uk-UA"/>
        </w:rPr>
        <w:t xml:space="preserve"> від02 липня 2021 року з Добринським В.М.:</w:t>
      </w:r>
    </w:p>
    <w:p w:rsidR="00327FFC" w:rsidRDefault="00327FFC" w:rsidP="006D6134">
      <w:pPr>
        <w:pStyle w:val="BodyText"/>
        <w:ind w:firstLine="360"/>
      </w:pPr>
      <w:r w:rsidRPr="00B47BFD">
        <w:t xml:space="preserve">1. Звільнити </w:t>
      </w:r>
      <w:r>
        <w:t xml:space="preserve">Добринського Володимира  Миколайовича з 25 липня 2021 року  у зв’язку з закінченням терміну дії </w:t>
      </w:r>
      <w:r>
        <w:rPr>
          <w:lang w:val="ru-RU"/>
        </w:rPr>
        <w:t xml:space="preserve"> контракту</w:t>
      </w:r>
      <w:r>
        <w:t xml:space="preserve">.  </w:t>
      </w:r>
    </w:p>
    <w:p w:rsidR="00327FFC" w:rsidRDefault="00327FFC" w:rsidP="006D6134">
      <w:pPr>
        <w:pStyle w:val="BodyText"/>
        <w:ind w:firstLine="360"/>
      </w:pPr>
      <w:r>
        <w:t>2.Відділу бухгалтерського  обліку, звітності та фінансово-господарського забезпечення Арцизької міської ради  виплатити  грошову компенсацію за невикористані дні щорічної відпустки в кількості 1 календарний  день за період роботи 02 липня 2021року  по  25 липня 2021 року.</w:t>
      </w:r>
    </w:p>
    <w:p w:rsidR="00327FFC" w:rsidRPr="003D4372" w:rsidRDefault="00327FFC" w:rsidP="006D6134">
      <w:pPr>
        <w:pStyle w:val="BodyText"/>
        <w:ind w:firstLine="360"/>
      </w:pPr>
      <w:r>
        <w:t xml:space="preserve">3. Контроль за виконанням  даного  розпорядження  </w:t>
      </w:r>
      <w:r>
        <w:rPr>
          <w:bCs/>
        </w:rPr>
        <w:t>покласти на заступника міського голови Стоянову О.П.</w:t>
      </w:r>
    </w:p>
    <w:p w:rsidR="00327FFC" w:rsidRDefault="00327FFC" w:rsidP="006D6134">
      <w:pPr>
        <w:pStyle w:val="Heading2"/>
        <w:spacing w:line="360" w:lineRule="auto"/>
      </w:pPr>
    </w:p>
    <w:p w:rsidR="00327FFC" w:rsidRDefault="00327FFC" w:rsidP="006D6134">
      <w:pPr>
        <w:pStyle w:val="Heading2"/>
      </w:pPr>
      <w:r>
        <w:t xml:space="preserve">Арцизький міський голова  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327FFC" w:rsidRDefault="00327FFC" w:rsidP="006D6134">
      <w:pPr>
        <w:rPr>
          <w:sz w:val="28"/>
          <w:szCs w:val="28"/>
          <w:lang w:val="uk-UA"/>
        </w:rPr>
      </w:pPr>
    </w:p>
    <w:p w:rsidR="00327FFC" w:rsidRDefault="00327FFC" w:rsidP="006D613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розпорядженням ознайомлений, копію розпорядження отримав       </w:t>
      </w:r>
    </w:p>
    <w:p w:rsidR="00327FFC" w:rsidRPr="00602CA2" w:rsidRDefault="00327FFC" w:rsidP="006D6134">
      <w:pPr>
        <w:rPr>
          <w:lang w:val="uk-UA"/>
        </w:rPr>
      </w:pPr>
      <w:r>
        <w:rPr>
          <w:sz w:val="28"/>
          <w:szCs w:val="28"/>
          <w:lang w:val="uk-UA"/>
        </w:rPr>
        <w:t>___________        В.Добринський     «____»____________ 20_____р.</w:t>
      </w:r>
    </w:p>
    <w:p w:rsidR="00327FFC" w:rsidRDefault="00327FFC" w:rsidP="006D613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7FFC" w:rsidRDefault="00327FFC" w:rsidP="006D613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7FFC" w:rsidRDefault="00327FFC" w:rsidP="006D613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7FFC" w:rsidRDefault="00327FFC" w:rsidP="006D613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7FFC" w:rsidRDefault="00327FFC" w:rsidP="006D613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7FFC" w:rsidRDefault="00327FFC" w:rsidP="006D613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7FFC" w:rsidRPr="00E96A52" w:rsidRDefault="00327FFC" w:rsidP="006D613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327FFC" w:rsidRPr="00E96A52" w:rsidRDefault="00327FFC" w:rsidP="006D613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23 липня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196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327FFC" w:rsidRDefault="00327FFC" w:rsidP="006D613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7FFC" w:rsidRPr="00F430D8" w:rsidRDefault="00327FFC" w:rsidP="006D6134">
      <w:pPr>
        <w:spacing w:line="480" w:lineRule="auto"/>
        <w:rPr>
          <w:sz w:val="28"/>
          <w:lang w:val="uk-UA"/>
        </w:rPr>
      </w:pPr>
      <w:r w:rsidRPr="00F430D8">
        <w:rPr>
          <w:sz w:val="28"/>
        </w:rPr>
        <w:t>Про звільнення</w:t>
      </w:r>
      <w:r>
        <w:rPr>
          <w:sz w:val="28"/>
          <w:lang w:val="uk-UA"/>
        </w:rPr>
        <w:t>Добринського В.М.</w:t>
      </w:r>
    </w:p>
    <w:p w:rsidR="00327FFC" w:rsidRPr="00A84420" w:rsidRDefault="00327FFC" w:rsidP="006D613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27FFC" w:rsidRDefault="00327FFC" w:rsidP="006D6134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327FFC" w:rsidRPr="00B768DD" w:rsidRDefault="00327FFC" w:rsidP="006D6134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Заступник  Арцизького міського голови</w:t>
      </w:r>
    </w:p>
    <w:p w:rsidR="00327FFC" w:rsidRPr="00B768DD" w:rsidRDefault="00327FFC" w:rsidP="006D6134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__________         О.Стоянова</w:t>
      </w:r>
    </w:p>
    <w:p w:rsidR="00327FFC" w:rsidRPr="00B768DD" w:rsidRDefault="00327FFC" w:rsidP="006D6134">
      <w:pPr>
        <w:rPr>
          <w:sz w:val="28"/>
          <w:szCs w:val="28"/>
          <w:lang w:val="uk-UA"/>
        </w:rPr>
      </w:pPr>
    </w:p>
    <w:p w:rsidR="00327FFC" w:rsidRPr="00B768DD" w:rsidRDefault="00327FFC" w:rsidP="006D6134">
      <w:pPr>
        <w:rPr>
          <w:sz w:val="28"/>
          <w:szCs w:val="28"/>
          <w:lang w:val="uk-UA"/>
        </w:rPr>
      </w:pPr>
    </w:p>
    <w:p w:rsidR="00327FFC" w:rsidRPr="00B768DD" w:rsidRDefault="00327FFC" w:rsidP="006D6134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Начальник  юридичного відділу  міської ради</w:t>
      </w:r>
    </w:p>
    <w:p w:rsidR="00327FFC" w:rsidRPr="00B768DD" w:rsidRDefault="00327FFC" w:rsidP="006D6134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327FFC" w:rsidRPr="00B768DD" w:rsidRDefault="00327FFC" w:rsidP="006D6134">
      <w:pPr>
        <w:rPr>
          <w:sz w:val="28"/>
          <w:szCs w:val="28"/>
          <w:lang w:val="uk-UA"/>
        </w:rPr>
      </w:pPr>
    </w:p>
    <w:p w:rsidR="00327FFC" w:rsidRPr="00B768DD" w:rsidRDefault="00327FFC" w:rsidP="006D6134">
      <w:pPr>
        <w:rPr>
          <w:sz w:val="28"/>
          <w:szCs w:val="28"/>
          <w:lang w:val="uk-UA"/>
        </w:rPr>
      </w:pPr>
    </w:p>
    <w:p w:rsidR="00327FFC" w:rsidRPr="00F2616A" w:rsidRDefault="00327FFC" w:rsidP="006D6134">
      <w:pPr>
        <w:rPr>
          <w:sz w:val="28"/>
          <w:szCs w:val="28"/>
          <w:lang w:val="uk-UA"/>
        </w:rPr>
      </w:pPr>
      <w:r w:rsidRPr="00F2616A">
        <w:rPr>
          <w:sz w:val="28"/>
          <w:szCs w:val="28"/>
          <w:lang w:val="uk-UA"/>
        </w:rPr>
        <w:t>Головнийспеціаліствідділубухгалтерськогообліку, звітності та фінансово-господарськогозабезпечення – головний бухгалтер</w:t>
      </w:r>
    </w:p>
    <w:p w:rsidR="00327FFC" w:rsidRPr="00F2616A" w:rsidRDefault="00327FFC" w:rsidP="006D6134">
      <w:pPr>
        <w:rPr>
          <w:sz w:val="28"/>
          <w:szCs w:val="28"/>
          <w:lang w:val="uk-UA"/>
        </w:rPr>
      </w:pPr>
      <w:r w:rsidRPr="00F2616A">
        <w:rPr>
          <w:sz w:val="28"/>
          <w:szCs w:val="28"/>
          <w:lang w:val="uk-UA"/>
        </w:rPr>
        <w:t>__________         Н.Бузіян</w:t>
      </w:r>
    </w:p>
    <w:p w:rsidR="00327FFC" w:rsidRPr="00B768DD" w:rsidRDefault="00327FFC" w:rsidP="006D6134">
      <w:pPr>
        <w:rPr>
          <w:lang w:val="uk-UA"/>
        </w:rPr>
      </w:pPr>
    </w:p>
    <w:p w:rsidR="00327FFC" w:rsidRDefault="00327FFC" w:rsidP="006D6134">
      <w:pPr>
        <w:jc w:val="both"/>
        <w:rPr>
          <w:lang w:val="uk-UA"/>
        </w:rPr>
      </w:pPr>
    </w:p>
    <w:p w:rsidR="00327FFC" w:rsidRDefault="00327FFC" w:rsidP="006D6134">
      <w:pPr>
        <w:jc w:val="both"/>
        <w:rPr>
          <w:lang w:val="uk-UA"/>
        </w:rPr>
      </w:pPr>
    </w:p>
    <w:p w:rsidR="00327FFC" w:rsidRDefault="00327FFC" w:rsidP="006D6134">
      <w:pPr>
        <w:jc w:val="both"/>
        <w:rPr>
          <w:lang w:val="uk-UA"/>
        </w:rPr>
      </w:pPr>
    </w:p>
    <w:p w:rsidR="00327FFC" w:rsidRDefault="00327FFC" w:rsidP="006D6134">
      <w:pPr>
        <w:jc w:val="both"/>
        <w:rPr>
          <w:lang w:val="uk-UA"/>
        </w:rPr>
      </w:pPr>
    </w:p>
    <w:p w:rsidR="00327FFC" w:rsidRDefault="00327FFC" w:rsidP="006D6134">
      <w:pPr>
        <w:jc w:val="both"/>
        <w:rPr>
          <w:lang w:val="uk-UA"/>
        </w:rPr>
      </w:pPr>
    </w:p>
    <w:p w:rsidR="00327FFC" w:rsidRDefault="00327FFC" w:rsidP="006D6134">
      <w:pPr>
        <w:jc w:val="both"/>
        <w:rPr>
          <w:lang w:val="uk-UA"/>
        </w:rPr>
      </w:pPr>
      <w:r>
        <w:rPr>
          <w:lang w:val="uk-UA"/>
        </w:rPr>
        <w:t>Виконавець: Колеснікова Н.Д., головний спеціаліст по роботі з персоналом відділу організаційної та кадрової роботи</w:t>
      </w:r>
    </w:p>
    <w:p w:rsidR="00327FFC" w:rsidRPr="00E033B8" w:rsidRDefault="00327FFC" w:rsidP="006D6134">
      <w:pPr>
        <w:rPr>
          <w:lang w:val="uk-UA"/>
        </w:rPr>
      </w:pPr>
    </w:p>
    <w:p w:rsidR="00327FFC" w:rsidRPr="00591BBA" w:rsidRDefault="00327FFC" w:rsidP="006D6134">
      <w:pPr>
        <w:rPr>
          <w:lang w:val="uk-UA"/>
        </w:rPr>
      </w:pPr>
    </w:p>
    <w:p w:rsidR="00327FFC" w:rsidRDefault="00327FFC" w:rsidP="006D6134">
      <w:pPr>
        <w:rPr>
          <w:lang w:val="uk-UA"/>
        </w:rPr>
      </w:pPr>
    </w:p>
    <w:p w:rsidR="00327FFC" w:rsidRPr="006D6134" w:rsidRDefault="00327FFC">
      <w:pPr>
        <w:rPr>
          <w:lang w:val="uk-UA"/>
        </w:rPr>
      </w:pPr>
    </w:p>
    <w:sectPr w:rsidR="00327FFC" w:rsidRPr="006D6134" w:rsidSect="00372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134"/>
    <w:rsid w:val="0006111E"/>
    <w:rsid w:val="000917CC"/>
    <w:rsid w:val="00095356"/>
    <w:rsid w:val="001644A9"/>
    <w:rsid w:val="00251F44"/>
    <w:rsid w:val="002E55B3"/>
    <w:rsid w:val="00300DA1"/>
    <w:rsid w:val="003010A8"/>
    <w:rsid w:val="00327FFC"/>
    <w:rsid w:val="0037220A"/>
    <w:rsid w:val="003773F2"/>
    <w:rsid w:val="003D4372"/>
    <w:rsid w:val="00541AF3"/>
    <w:rsid w:val="00591BBA"/>
    <w:rsid w:val="005E2059"/>
    <w:rsid w:val="00602CA2"/>
    <w:rsid w:val="00690794"/>
    <w:rsid w:val="006D6134"/>
    <w:rsid w:val="007735AB"/>
    <w:rsid w:val="0081221B"/>
    <w:rsid w:val="008B16AD"/>
    <w:rsid w:val="00936F8F"/>
    <w:rsid w:val="009C1933"/>
    <w:rsid w:val="00A84420"/>
    <w:rsid w:val="00A973D8"/>
    <w:rsid w:val="00B47BFD"/>
    <w:rsid w:val="00B768DD"/>
    <w:rsid w:val="00BD63E3"/>
    <w:rsid w:val="00DB43FD"/>
    <w:rsid w:val="00E033B8"/>
    <w:rsid w:val="00E96A52"/>
    <w:rsid w:val="00EF2C1B"/>
    <w:rsid w:val="00F2616A"/>
    <w:rsid w:val="00F43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34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6134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D6134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D6134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D6134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6D6134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6D613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D6134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6134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6D6134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D61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6134"/>
    <w:rPr>
      <w:rFonts w:ascii="Tahoma" w:hAnsi="Tahoma" w:cs="Tahoma"/>
      <w:sz w:val="16"/>
      <w:szCs w:val="16"/>
      <w:lang w:eastAsia="ru-RU"/>
    </w:rPr>
  </w:style>
  <w:style w:type="paragraph" w:customStyle="1" w:styleId="1">
    <w:name w:val="Знак1"/>
    <w:basedOn w:val="Normal"/>
    <w:uiPriority w:val="99"/>
    <w:rsid w:val="006D6134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252</Words>
  <Characters>1442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2021-07-23T06:28:00Z</cp:lastPrinted>
  <dcterms:created xsi:type="dcterms:W3CDTF">2021-07-19T15:11:00Z</dcterms:created>
  <dcterms:modified xsi:type="dcterms:W3CDTF">2022-01-11T13:03:00Z</dcterms:modified>
</cp:coreProperties>
</file>